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3E76DA" w:rsidP="00681581">
      <w:pPr>
        <w:pStyle w:val="ODOT1BodyStyle"/>
      </w:pPr>
      <w:r>
        <w:t>December 2, 2019</w:t>
      </w:r>
    </w:p>
    <w:p w:rsidR="00681581" w:rsidRDefault="00681581" w:rsidP="00681581">
      <w:pPr>
        <w:pStyle w:val="ODOT1BodyStyle"/>
      </w:pPr>
    </w:p>
    <w:p w:rsidR="00681581" w:rsidRDefault="003E76DA" w:rsidP="00681581">
      <w:pPr>
        <w:pStyle w:val="ODOT1BodyStyle"/>
      </w:pPr>
      <w:r>
        <w:t>Michael Keith Robinson</w:t>
      </w:r>
    </w:p>
    <w:p w:rsidR="00681581" w:rsidRDefault="003E76DA" w:rsidP="00681581">
      <w:pPr>
        <w:pStyle w:val="ODOT1BodyStyle"/>
      </w:pPr>
      <w:r>
        <w:t>11109 S.R. 138</w:t>
      </w:r>
    </w:p>
    <w:p w:rsidR="002459EE" w:rsidRDefault="003E76DA" w:rsidP="00681581">
      <w:pPr>
        <w:pStyle w:val="ODOT1BodyStyle"/>
      </w:pPr>
      <w:r>
        <w:t>Frankfort</w:t>
      </w:r>
      <w:r w:rsidR="009527CC">
        <w:t xml:space="preserve"> Oh, </w:t>
      </w:r>
      <w:r>
        <w:t>45628</w:t>
      </w:r>
    </w:p>
    <w:p w:rsidR="00681581" w:rsidRDefault="00681581" w:rsidP="00681581">
      <w:pPr>
        <w:pStyle w:val="ODOT1BodyStyle"/>
      </w:pPr>
      <w:r>
        <w:tab/>
      </w:r>
    </w:p>
    <w:p w:rsidR="00681581" w:rsidRDefault="00681581" w:rsidP="00681581">
      <w:pPr>
        <w:pStyle w:val="ODOT1BodyStyle"/>
      </w:pPr>
      <w:r>
        <w:t xml:space="preserve">Re: </w:t>
      </w:r>
      <w:r>
        <w:tab/>
      </w:r>
      <w:r w:rsidR="00A364F0">
        <w:t xml:space="preserve">State Route </w:t>
      </w:r>
      <w:r w:rsidR="00D309FD">
        <w:t>138</w:t>
      </w:r>
      <w:r>
        <w:t xml:space="preserve">, Section </w:t>
      </w:r>
      <w:r w:rsidR="00D309FD">
        <w:t>10.98</w:t>
      </w:r>
      <w:bookmarkStart w:id="0" w:name="_GoBack"/>
      <w:bookmarkEnd w:id="0"/>
    </w:p>
    <w:p w:rsidR="00681581" w:rsidRDefault="00681581" w:rsidP="00681581">
      <w:pPr>
        <w:pStyle w:val="ODOT1BodyStyle"/>
      </w:pPr>
      <w:r>
        <w:tab/>
      </w:r>
      <w:r w:rsidR="006A18E6">
        <w:t xml:space="preserve">Ross </w:t>
      </w:r>
      <w:r w:rsidR="00D50DAC">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3E76DA">
        <w:t>138</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B55" w:rsidRDefault="009A3B55" w:rsidP="003E267F">
      <w:pPr>
        <w:spacing w:after="0" w:line="240" w:lineRule="auto"/>
      </w:pPr>
      <w:r>
        <w:separator/>
      </w:r>
    </w:p>
  </w:endnote>
  <w:endnote w:type="continuationSeparator" w:id="0">
    <w:p w:rsidR="009A3B55" w:rsidRDefault="009A3B55"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B55" w:rsidRDefault="009A3B55" w:rsidP="003E267F">
      <w:pPr>
        <w:spacing w:after="0" w:line="240" w:lineRule="auto"/>
      </w:pPr>
      <w:r>
        <w:separator/>
      </w:r>
    </w:p>
  </w:footnote>
  <w:footnote w:type="continuationSeparator" w:id="0">
    <w:p w:rsidR="009A3B55" w:rsidRDefault="009A3B55"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95A32"/>
    <w:rsid w:val="000C761C"/>
    <w:rsid w:val="001224DF"/>
    <w:rsid w:val="00130D7B"/>
    <w:rsid w:val="00185ED9"/>
    <w:rsid w:val="001C1889"/>
    <w:rsid w:val="002052A1"/>
    <w:rsid w:val="00237EE1"/>
    <w:rsid w:val="002459EE"/>
    <w:rsid w:val="00263ADC"/>
    <w:rsid w:val="00311B48"/>
    <w:rsid w:val="00347623"/>
    <w:rsid w:val="00354D19"/>
    <w:rsid w:val="00386C50"/>
    <w:rsid w:val="003961DC"/>
    <w:rsid w:val="003E267F"/>
    <w:rsid w:val="003E76DA"/>
    <w:rsid w:val="00400CB6"/>
    <w:rsid w:val="0044035C"/>
    <w:rsid w:val="004A2412"/>
    <w:rsid w:val="004A5BC5"/>
    <w:rsid w:val="004A7BB6"/>
    <w:rsid w:val="004D3E0E"/>
    <w:rsid w:val="00550FF3"/>
    <w:rsid w:val="00650692"/>
    <w:rsid w:val="00655779"/>
    <w:rsid w:val="00681581"/>
    <w:rsid w:val="006A18E6"/>
    <w:rsid w:val="006A78A2"/>
    <w:rsid w:val="006E498A"/>
    <w:rsid w:val="00714F01"/>
    <w:rsid w:val="00720DBB"/>
    <w:rsid w:val="00812CA1"/>
    <w:rsid w:val="008331DF"/>
    <w:rsid w:val="009053EC"/>
    <w:rsid w:val="009137B9"/>
    <w:rsid w:val="009527CC"/>
    <w:rsid w:val="009A3B55"/>
    <w:rsid w:val="00A364F0"/>
    <w:rsid w:val="00A420B3"/>
    <w:rsid w:val="00AA0BFB"/>
    <w:rsid w:val="00AB138F"/>
    <w:rsid w:val="00AD0C63"/>
    <w:rsid w:val="00B43171"/>
    <w:rsid w:val="00B50454"/>
    <w:rsid w:val="00B90E94"/>
    <w:rsid w:val="00BD21C0"/>
    <w:rsid w:val="00BD31CE"/>
    <w:rsid w:val="00BE64AC"/>
    <w:rsid w:val="00BF4086"/>
    <w:rsid w:val="00BF6CDE"/>
    <w:rsid w:val="00C1283D"/>
    <w:rsid w:val="00C15776"/>
    <w:rsid w:val="00C17B32"/>
    <w:rsid w:val="00C227AE"/>
    <w:rsid w:val="00C31DC4"/>
    <w:rsid w:val="00C40220"/>
    <w:rsid w:val="00C437CE"/>
    <w:rsid w:val="00C47F52"/>
    <w:rsid w:val="00C50223"/>
    <w:rsid w:val="00C7523E"/>
    <w:rsid w:val="00C9614D"/>
    <w:rsid w:val="00D309FD"/>
    <w:rsid w:val="00D37E1D"/>
    <w:rsid w:val="00D50DAC"/>
    <w:rsid w:val="00D8068F"/>
    <w:rsid w:val="00DA007B"/>
    <w:rsid w:val="00DC304C"/>
    <w:rsid w:val="00DD1331"/>
    <w:rsid w:val="00E229AD"/>
    <w:rsid w:val="00E507DC"/>
    <w:rsid w:val="00E72397"/>
    <w:rsid w:val="00EB16B4"/>
    <w:rsid w:val="00EE1CB9"/>
    <w:rsid w:val="00F1608A"/>
    <w:rsid w:val="00F27CDB"/>
    <w:rsid w:val="00F338EB"/>
    <w:rsid w:val="00F427B7"/>
    <w:rsid w:val="00F84D3A"/>
    <w:rsid w:val="00F8712A"/>
    <w:rsid w:val="00FA10B4"/>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F8627"/>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2</TotalTime>
  <Pages>1</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2019-09-17T16:41:00Z</cp:lastPrinted>
  <dcterms:created xsi:type="dcterms:W3CDTF">2019-12-02T20:20:00Z</dcterms:created>
  <dcterms:modified xsi:type="dcterms:W3CDTF">2019-12-02T20:22:00Z</dcterms:modified>
</cp:coreProperties>
</file>